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95C" w:rsidRDefault="009C595C" w:rsidP="00C03A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310.9pt;margin-top:4pt;width:181.5pt;height:102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" filled="f" stroked="f">
            <v:textbox>
              <w:txbxContent>
                <w:p w:rsidR="009C595C" w:rsidRPr="00C03A20" w:rsidRDefault="009C595C" w:rsidP="00C03A20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03A2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Додаток 4                                                                                                                                                                 до рішення міської ради</w:t>
                  </w:r>
                </w:p>
                <w:p w:rsidR="009C595C" w:rsidRPr="00C03A20" w:rsidRDefault="009C595C" w:rsidP="00C03A20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C03A2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14.04.2021</w:t>
                  </w:r>
                  <w:r w:rsidRPr="00C03A2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№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5/17</w:t>
                  </w:r>
                  <w:r w:rsidRPr="00C03A2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  </w:t>
                  </w:r>
                </w:p>
                <w:p w:rsidR="009C595C" w:rsidRPr="00A14463" w:rsidRDefault="009C595C" w:rsidP="00C03A20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</w:p>
    <w:p w:rsidR="009C595C" w:rsidRDefault="009C595C" w:rsidP="00C03A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595C" w:rsidRDefault="009C595C" w:rsidP="00C03A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595C" w:rsidRDefault="009C595C" w:rsidP="00C03A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595C" w:rsidRDefault="009C595C" w:rsidP="00C03A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595C" w:rsidRDefault="009C595C" w:rsidP="00C03A2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C595C" w:rsidRDefault="009C595C" w:rsidP="00C03A20">
      <w:pPr>
        <w:spacing w:after="0" w:line="240" w:lineRule="auto"/>
        <w:jc w:val="center"/>
        <w:rPr>
          <w:rFonts w:ascii="Journal" w:hAnsi="Journal"/>
          <w:b/>
          <w:sz w:val="28"/>
          <w:szCs w:val="28"/>
          <w:lang w:eastAsia="ru-RU"/>
        </w:rPr>
      </w:pPr>
    </w:p>
    <w:p w:rsidR="009C595C" w:rsidRDefault="009C595C" w:rsidP="00C03A20">
      <w:pPr>
        <w:spacing w:after="0" w:line="240" w:lineRule="auto"/>
        <w:jc w:val="center"/>
        <w:rPr>
          <w:rFonts w:ascii="Journal" w:hAnsi="Journal"/>
          <w:b/>
          <w:sz w:val="28"/>
          <w:szCs w:val="28"/>
          <w:lang w:eastAsia="ru-RU"/>
        </w:rPr>
      </w:pPr>
    </w:p>
    <w:p w:rsidR="009C595C" w:rsidRDefault="009C595C" w:rsidP="00C03A20">
      <w:pPr>
        <w:spacing w:after="0" w:line="240" w:lineRule="auto"/>
        <w:rPr>
          <w:rFonts w:ascii="Journal" w:hAnsi="Journal"/>
          <w:b/>
          <w:sz w:val="28"/>
          <w:szCs w:val="28"/>
          <w:lang w:eastAsia="ru-RU"/>
        </w:rPr>
      </w:pPr>
    </w:p>
    <w:p w:rsidR="009C595C" w:rsidRPr="00C03A20" w:rsidRDefault="009C595C" w:rsidP="00C03A20">
      <w:pPr>
        <w:spacing w:after="0" w:line="240" w:lineRule="auto"/>
        <w:jc w:val="center"/>
        <w:rPr>
          <w:rFonts w:ascii="Journal" w:hAnsi="Journal"/>
          <w:b/>
          <w:sz w:val="28"/>
          <w:szCs w:val="28"/>
          <w:lang w:eastAsia="ru-RU"/>
        </w:rPr>
      </w:pPr>
      <w:r w:rsidRPr="00C03A20">
        <w:rPr>
          <w:rFonts w:ascii="Journal Cyr" w:hAnsi="Journal Cyr"/>
          <w:b/>
          <w:sz w:val="28"/>
          <w:szCs w:val="28"/>
          <w:lang w:eastAsia="ru-RU"/>
        </w:rPr>
        <w:t>ІХ. Координація та контроль за ходом виконання Програми</w:t>
      </w:r>
    </w:p>
    <w:p w:rsidR="009C595C" w:rsidRPr="00C03A20" w:rsidRDefault="009C595C" w:rsidP="00C03A20">
      <w:pPr>
        <w:spacing w:after="0" w:line="240" w:lineRule="auto"/>
        <w:jc w:val="center"/>
        <w:rPr>
          <w:rFonts w:ascii="Journal" w:hAnsi="Journal"/>
          <w:b/>
          <w:sz w:val="28"/>
          <w:szCs w:val="28"/>
          <w:lang w:eastAsia="ru-RU"/>
        </w:rPr>
      </w:pPr>
    </w:p>
    <w:p w:rsidR="009C595C" w:rsidRPr="00C03A20" w:rsidRDefault="009C595C" w:rsidP="00C03A20">
      <w:pPr>
        <w:spacing w:after="0" w:line="240" w:lineRule="auto"/>
        <w:jc w:val="both"/>
        <w:rPr>
          <w:rFonts w:ascii="Journal" w:hAnsi="Journal"/>
          <w:sz w:val="28"/>
          <w:szCs w:val="28"/>
          <w:lang w:eastAsia="ru-RU"/>
        </w:rPr>
      </w:pPr>
      <w:r w:rsidRPr="00C03A20">
        <w:rPr>
          <w:rFonts w:ascii="Journal Cyr" w:hAnsi="Journal Cyr"/>
          <w:sz w:val="28"/>
          <w:szCs w:val="28"/>
          <w:lang w:eastAsia="ru-RU"/>
        </w:rPr>
        <w:t xml:space="preserve">         Виконання Програми здійснюється шляхом реалізації її заходів і завдань виконавцями, визначеними у цій Програмі.</w:t>
      </w:r>
    </w:p>
    <w:p w:rsidR="009C595C" w:rsidRPr="00C03A20" w:rsidRDefault="009C595C" w:rsidP="00C03A20">
      <w:pPr>
        <w:spacing w:after="0" w:line="240" w:lineRule="auto"/>
        <w:jc w:val="both"/>
        <w:rPr>
          <w:rFonts w:ascii="Journal" w:hAnsi="Journal"/>
          <w:sz w:val="28"/>
          <w:szCs w:val="28"/>
          <w:lang w:eastAsia="ru-RU"/>
        </w:rPr>
      </w:pPr>
      <w:r w:rsidRPr="00C03A20">
        <w:rPr>
          <w:rFonts w:ascii="Journal Cyr" w:hAnsi="Journal Cyr"/>
          <w:sz w:val="28"/>
          <w:szCs w:val="28"/>
          <w:lang w:eastAsia="ru-RU"/>
        </w:rPr>
        <w:tab/>
        <w:t xml:space="preserve">Контроль за виконанням заходів і завдань Програми здійснює </w:t>
      </w:r>
      <w:r w:rsidRPr="00C03A20">
        <w:rPr>
          <w:rFonts w:ascii="Times New Roman" w:hAnsi="Times New Roman"/>
          <w:bCs/>
          <w:sz w:val="28"/>
          <w:szCs w:val="28"/>
          <w:lang w:eastAsia="ru-RU"/>
        </w:rPr>
        <w:t xml:space="preserve">постійна комісія </w:t>
      </w:r>
      <w:r w:rsidRPr="00C03A20">
        <w:rPr>
          <w:rFonts w:ascii="Times New Roman" w:hAnsi="Times New Roman"/>
          <w:sz w:val="28"/>
          <w:szCs w:val="28"/>
          <w:lang w:eastAsia="ru-RU"/>
        </w:rPr>
        <w:t>з питань житлово-комунального господарства, благоустрою та екології</w:t>
      </w:r>
      <w:r w:rsidRPr="00C03A20">
        <w:rPr>
          <w:rFonts w:ascii="Journal Cyr" w:hAnsi="Journal Cyr"/>
          <w:sz w:val="28"/>
          <w:szCs w:val="28"/>
          <w:lang w:eastAsia="ru-RU"/>
        </w:rPr>
        <w:t xml:space="preserve"> Нововолинської міської ради.  </w:t>
      </w:r>
    </w:p>
    <w:p w:rsidR="009C595C" w:rsidRPr="00C03A20" w:rsidRDefault="009C595C" w:rsidP="00C03A20">
      <w:pPr>
        <w:spacing w:after="0" w:line="240" w:lineRule="auto"/>
        <w:jc w:val="both"/>
        <w:rPr>
          <w:rFonts w:ascii="Journal" w:hAnsi="Journal"/>
          <w:sz w:val="24"/>
          <w:szCs w:val="20"/>
          <w:lang w:eastAsia="ru-RU"/>
        </w:rPr>
      </w:pPr>
      <w:r w:rsidRPr="00C03A20">
        <w:rPr>
          <w:rFonts w:ascii="Journal Cyr" w:hAnsi="Journal Cyr"/>
          <w:sz w:val="28"/>
          <w:szCs w:val="28"/>
          <w:lang w:eastAsia="ru-RU"/>
        </w:rPr>
        <w:tab/>
        <w:t>Щорічно інформація відповідального виконавця про хід виконання Програми заслуховується на сесії міської ради</w:t>
      </w:r>
    </w:p>
    <w:p w:rsidR="009C595C" w:rsidRDefault="009C595C" w:rsidP="00885586">
      <w:pPr>
        <w:spacing w:after="0"/>
        <w:rPr>
          <w:rFonts w:ascii="Times New Roman" w:hAnsi="Times New Roman"/>
          <w:sz w:val="28"/>
          <w:szCs w:val="28"/>
        </w:rPr>
      </w:pPr>
    </w:p>
    <w:p w:rsidR="009C595C" w:rsidRDefault="009C595C" w:rsidP="00885586">
      <w:pPr>
        <w:spacing w:after="0"/>
        <w:rPr>
          <w:rFonts w:ascii="Times New Roman" w:hAnsi="Times New Roman"/>
          <w:sz w:val="28"/>
          <w:szCs w:val="28"/>
        </w:rPr>
      </w:pPr>
    </w:p>
    <w:p w:rsidR="009C595C" w:rsidRDefault="009C595C">
      <w:pPr>
        <w:rPr>
          <w:rFonts w:ascii="Times New Roman" w:hAnsi="Times New Roman"/>
          <w:sz w:val="28"/>
          <w:szCs w:val="28"/>
        </w:rPr>
      </w:pPr>
    </w:p>
    <w:p w:rsidR="009C595C" w:rsidRPr="00116359" w:rsidRDefault="009C595C" w:rsidP="008855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6359">
        <w:rPr>
          <w:rFonts w:ascii="Times New Roman" w:hAnsi="Times New Roman"/>
          <w:sz w:val="28"/>
          <w:szCs w:val="28"/>
          <w:lang w:eastAsia="ru-RU"/>
        </w:rPr>
        <w:t xml:space="preserve">Секретар міської ради                                                           </w:t>
      </w:r>
      <w:r w:rsidRPr="00116359">
        <w:rPr>
          <w:rFonts w:ascii="Times New Roman" w:hAnsi="Times New Roman"/>
          <w:sz w:val="28"/>
          <w:szCs w:val="28"/>
          <w:lang w:eastAsia="ru-RU"/>
        </w:rPr>
        <w:tab/>
      </w:r>
      <w:r w:rsidRPr="00116359">
        <w:rPr>
          <w:rFonts w:ascii="Times New Roman" w:hAnsi="Times New Roman"/>
          <w:sz w:val="28"/>
          <w:szCs w:val="28"/>
          <w:lang w:eastAsia="ru-RU"/>
        </w:rPr>
        <w:tab/>
        <w:t xml:space="preserve"> О.С. Шаповал</w:t>
      </w:r>
    </w:p>
    <w:p w:rsidR="009C595C" w:rsidRPr="00116359" w:rsidRDefault="009C595C" w:rsidP="008855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C595C" w:rsidRPr="00116359" w:rsidRDefault="009C595C" w:rsidP="008855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16359">
        <w:rPr>
          <w:rFonts w:ascii="Times New Roman" w:hAnsi="Times New Roman"/>
          <w:sz w:val="24"/>
          <w:szCs w:val="24"/>
          <w:lang w:val="ru-RU" w:eastAsia="ru-RU"/>
        </w:rPr>
        <w:t>Миронюк 32335</w:t>
      </w:r>
    </w:p>
    <w:p w:rsidR="009C595C" w:rsidRPr="00885586" w:rsidRDefault="009C595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C595C" w:rsidRPr="00885586" w:rsidSect="000601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Journal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A20"/>
    <w:rsid w:val="000601F2"/>
    <w:rsid w:val="00116359"/>
    <w:rsid w:val="002A5A67"/>
    <w:rsid w:val="004B73D2"/>
    <w:rsid w:val="00707FC6"/>
    <w:rsid w:val="00885586"/>
    <w:rsid w:val="009C595C"/>
    <w:rsid w:val="00A14463"/>
    <w:rsid w:val="00C03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A20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87</Words>
  <Characters>502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User38</dc:creator>
  <cp:keywords/>
  <dc:description/>
  <cp:lastModifiedBy>USER</cp:lastModifiedBy>
  <cp:revision>3</cp:revision>
  <dcterms:created xsi:type="dcterms:W3CDTF">2021-04-07T09:43:00Z</dcterms:created>
  <dcterms:modified xsi:type="dcterms:W3CDTF">2021-04-19T14:47:00Z</dcterms:modified>
</cp:coreProperties>
</file>